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4E1C0E8"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65E60">
        <w:rPr>
          <w:bCs/>
          <w:noProof w:val="0"/>
          <w:sz w:val="24"/>
          <w:szCs w:val="24"/>
        </w:rPr>
        <w:t>09283</w:t>
      </w:r>
    </w:p>
    <w:p w14:paraId="11776FA6" w14:textId="7ECA3DA2" w:rsidR="00A209D6" w:rsidRPr="00465587" w:rsidRDefault="00F036E9" w:rsidP="00A209D6">
      <w:pPr>
        <w:pStyle w:val="Header"/>
        <w:tabs>
          <w:tab w:val="right" w:pos="9639"/>
        </w:tabs>
        <w:rPr>
          <w:bCs/>
          <w:sz w:val="24"/>
          <w:szCs w:val="24"/>
          <w:lang w:eastAsia="zh-CN"/>
        </w:rPr>
      </w:pPr>
      <w:r w:rsidRPr="00F036E9">
        <w:rPr>
          <w:bCs/>
          <w:sz w:val="24"/>
          <w:szCs w:val="24"/>
          <w:lang w:eastAsia="zh-CN"/>
        </w:rPr>
        <w:t>Prague, Czech</w:t>
      </w:r>
      <w:r w:rsidR="00AD453E">
        <w:rPr>
          <w:bCs/>
          <w:sz w:val="24"/>
          <w:szCs w:val="24"/>
          <w:lang w:eastAsia="zh-CN"/>
        </w:rPr>
        <w:t>ia</w:t>
      </w:r>
      <w:r w:rsidRPr="00F036E9">
        <w:rPr>
          <w:bCs/>
          <w:sz w:val="24"/>
          <w:szCs w:val="24"/>
          <w:lang w:eastAsia="zh-CN"/>
        </w:rPr>
        <w:t>, 26</w:t>
      </w:r>
      <w:r w:rsidR="00AD453E">
        <w:rPr>
          <w:bCs/>
          <w:sz w:val="24"/>
          <w:szCs w:val="24"/>
          <w:lang w:eastAsia="zh-CN"/>
        </w:rPr>
        <w:t>th</w:t>
      </w:r>
      <w:r w:rsidRPr="00F036E9">
        <w:rPr>
          <w:bCs/>
          <w:sz w:val="24"/>
          <w:szCs w:val="24"/>
          <w:lang w:eastAsia="zh-CN"/>
        </w:rPr>
        <w:t xml:space="preserve"> – 30</w:t>
      </w:r>
      <w:r w:rsidR="00AD453E">
        <w:rPr>
          <w:bCs/>
          <w:sz w:val="24"/>
          <w:szCs w:val="24"/>
          <w:lang w:eastAsia="zh-CN"/>
        </w:rPr>
        <w:t>th</w:t>
      </w:r>
      <w:r w:rsidRPr="00F036E9">
        <w:rPr>
          <w:bCs/>
          <w:sz w:val="24"/>
          <w:szCs w:val="24"/>
          <w:lang w:eastAsia="zh-CN"/>
        </w:rPr>
        <w:t xml:space="preserve"> </w:t>
      </w:r>
      <w:r w:rsidR="00AD453E">
        <w:rPr>
          <w:bCs/>
          <w:sz w:val="24"/>
          <w:szCs w:val="24"/>
          <w:lang w:eastAsia="zh-CN"/>
        </w:rPr>
        <w:t xml:space="preserve">of </w:t>
      </w:r>
      <w:r w:rsidRPr="00F036E9">
        <w:rPr>
          <w:bCs/>
          <w:sz w:val="24"/>
          <w:szCs w:val="24"/>
          <w:lang w:eastAsia="zh-CN"/>
        </w:rPr>
        <w:t>August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C7630E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w:t>
      </w:r>
      <w:r w:rsidR="00247034">
        <w:rPr>
          <w:rFonts w:cs="Arial"/>
          <w:b/>
          <w:bCs/>
          <w:sz w:val="24"/>
          <w:lang w:eastAsia="ja-JP"/>
        </w:rPr>
        <w:t>4.5</w:t>
      </w:r>
    </w:p>
    <w:p w14:paraId="73188B46" w14:textId="6D29CFBB" w:rsidR="00A209D6" w:rsidRPr="00A65E60" w:rsidRDefault="00A209D6">
      <w:pPr>
        <w:tabs>
          <w:tab w:val="left" w:pos="1985"/>
        </w:tabs>
        <w:ind w:left="1985" w:hanging="1985"/>
        <w:rPr>
          <w:rFonts w:ascii="Arial" w:hAnsi="Arial" w:cs="Arial"/>
          <w:b/>
          <w:bCs/>
          <w:sz w:val="24"/>
          <w:szCs w:val="24"/>
        </w:rPr>
      </w:pPr>
      <w:r w:rsidRPr="00692182">
        <w:rPr>
          <w:rFonts w:ascii="Arial" w:hAnsi="Arial" w:cs="Arial"/>
          <w:b/>
          <w:bCs/>
          <w:sz w:val="24"/>
          <w:szCs w:val="24"/>
        </w:rPr>
        <w:t>Source:</w:t>
      </w:r>
      <w:r w:rsidR="4ED98CE3" w:rsidRPr="00692182">
        <w:rPr>
          <w:rFonts w:ascii="Arial" w:hAnsi="Arial" w:cs="Arial"/>
          <w:b/>
          <w:bCs/>
          <w:sz w:val="24"/>
          <w:szCs w:val="24"/>
        </w:rPr>
        <w:t xml:space="preserve"> </w:t>
      </w:r>
      <w:r w:rsidRPr="00B266B0">
        <w:rPr>
          <w:rFonts w:ascii="Arial" w:hAnsi="Arial" w:cs="Arial"/>
          <w:b/>
          <w:bCs/>
          <w:sz w:val="24"/>
        </w:rPr>
        <w:tab/>
      </w:r>
      <w:r w:rsidRPr="00890E91">
        <w:rPr>
          <w:rFonts w:ascii="Arial" w:hAnsi="Arial" w:cs="Arial"/>
          <w:b/>
          <w:bCs/>
          <w:sz w:val="24"/>
          <w:szCs w:val="24"/>
        </w:rPr>
        <w:t>Nokia, Nokia Shanghai Bell</w:t>
      </w:r>
    </w:p>
    <w:p w14:paraId="0FA3EF00" w14:textId="517869BB" w:rsidR="00A209D6" w:rsidRPr="00A65E60" w:rsidRDefault="00A209D6">
      <w:pPr>
        <w:ind w:left="1985" w:hanging="1985"/>
        <w:rPr>
          <w:rFonts w:ascii="Arial" w:hAnsi="Arial" w:cs="Arial"/>
          <w:b/>
          <w:bCs/>
          <w:sz w:val="24"/>
          <w:szCs w:val="24"/>
        </w:rPr>
      </w:pPr>
      <w:r w:rsidRPr="00890E91">
        <w:rPr>
          <w:rFonts w:ascii="Arial" w:hAnsi="Arial" w:cs="Arial"/>
          <w:b/>
          <w:bCs/>
          <w:sz w:val="24"/>
          <w:szCs w:val="24"/>
        </w:rPr>
        <w:t>Title:</w:t>
      </w:r>
      <w:r w:rsidR="111497B6" w:rsidRPr="00890E91">
        <w:rPr>
          <w:rFonts w:ascii="Arial" w:hAnsi="Arial" w:cs="Arial"/>
          <w:b/>
          <w:bCs/>
          <w:sz w:val="24"/>
          <w:szCs w:val="24"/>
        </w:rPr>
        <w:t xml:space="preserve"> </w:t>
      </w:r>
      <w:r w:rsidRPr="00B266B0">
        <w:rPr>
          <w:rFonts w:ascii="Arial" w:hAnsi="Arial" w:cs="Arial"/>
          <w:b/>
          <w:bCs/>
          <w:sz w:val="24"/>
        </w:rPr>
        <w:tab/>
      </w:r>
      <w:r w:rsidR="00247034" w:rsidRPr="00890E91">
        <w:rPr>
          <w:rFonts w:ascii="Arial" w:hAnsi="Arial" w:cs="Arial"/>
          <w:b/>
          <w:bCs/>
          <w:sz w:val="24"/>
          <w:szCs w:val="24"/>
        </w:rPr>
        <w:t>PC5 capability transfer via one-way or two-way exchange</w:t>
      </w:r>
    </w:p>
    <w:p w14:paraId="1F147C23" w14:textId="4B23640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4875" w:rsidRPr="00074875">
        <w:rPr>
          <w:rFonts w:ascii="Arial" w:hAnsi="Arial" w:cs="Arial"/>
          <w:b/>
          <w:bCs/>
          <w:sz w:val="24"/>
        </w:rPr>
        <w:t>5G_V2X_NRSL-Core</w:t>
      </w:r>
      <w:r w:rsidR="00F1475B" w:rsidRPr="00F1475B">
        <w:rPr>
          <w:rFonts w:ascii="Arial" w:hAnsi="Arial" w:cs="Arial"/>
          <w:b/>
          <w:bCs/>
          <w:sz w:val="24"/>
        </w:rPr>
        <w:t xml:space="preserve"> </w:t>
      </w:r>
      <w:r>
        <w:rPr>
          <w:rFonts w:ascii="Arial" w:hAnsi="Arial" w:cs="Arial"/>
          <w:b/>
          <w:bCs/>
          <w:sz w:val="24"/>
        </w:rPr>
        <w:t xml:space="preserve">- Release </w:t>
      </w:r>
      <w:r w:rsidR="00F1475B">
        <w:rPr>
          <w:rFonts w:ascii="Arial" w:hAnsi="Arial" w:cs="Arial"/>
          <w:b/>
          <w:bCs/>
          <w:sz w:val="24"/>
        </w:rPr>
        <w:t>16</w:t>
      </w:r>
    </w:p>
    <w:p w14:paraId="6FEB19D6" w14:textId="517869BB" w:rsidR="00A209D6" w:rsidRPr="00A65E60" w:rsidRDefault="00A209D6">
      <w:pPr>
        <w:tabs>
          <w:tab w:val="left" w:pos="1985"/>
        </w:tabs>
        <w:rPr>
          <w:rFonts w:ascii="Arial" w:hAnsi="Arial" w:cs="Arial"/>
          <w:b/>
          <w:bCs/>
          <w:sz w:val="24"/>
          <w:szCs w:val="24"/>
        </w:rPr>
      </w:pPr>
      <w:r w:rsidRPr="00890E91">
        <w:rPr>
          <w:rFonts w:ascii="Arial" w:hAnsi="Arial" w:cs="Arial"/>
          <w:b/>
          <w:bCs/>
          <w:sz w:val="24"/>
          <w:szCs w:val="24"/>
        </w:rPr>
        <w:t>Document for:</w:t>
      </w:r>
      <w:r w:rsidR="111497B6" w:rsidRPr="00A65E60">
        <w:rPr>
          <w:rFonts w:ascii="Arial" w:hAnsi="Arial" w:cs="Arial"/>
          <w:b/>
          <w:bCs/>
          <w:sz w:val="24"/>
          <w:szCs w:val="24"/>
        </w:rPr>
        <w:t xml:space="preserve"> </w:t>
      </w:r>
      <w:r w:rsidRPr="00B266B0">
        <w:rPr>
          <w:rFonts w:ascii="Arial" w:hAnsi="Arial" w:cs="Arial"/>
          <w:b/>
          <w:bCs/>
          <w:sz w:val="24"/>
        </w:rPr>
        <w:tab/>
      </w:r>
      <w:r w:rsidRPr="00890E91">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433411F6" w:rsidR="00365AAF" w:rsidRDefault="00365AAF" w:rsidP="00BB6EDD">
      <w:pPr>
        <w:jc w:val="both"/>
      </w:pPr>
      <w:r>
        <w:t>During RAN2</w:t>
      </w:r>
      <w:r>
        <w:rPr>
          <w:lang w:val="pl-PL"/>
        </w:rPr>
        <w:t xml:space="preserve">#106 the </w:t>
      </w:r>
      <w:r w:rsidRPr="00365AAF">
        <w:t xml:space="preserve">following </w:t>
      </w:r>
      <w:r w:rsidR="003B1F5F">
        <w:t>working assumption</w:t>
      </w:r>
      <w:r>
        <w:t xml:space="preserve"> has been taken</w:t>
      </w:r>
      <w:r w:rsidR="00B61B92">
        <w:t xml:space="preserve"> </w:t>
      </w:r>
      <w:r w:rsidR="00B61B92">
        <w:fldChar w:fldCharType="begin"/>
      </w:r>
      <w:r w:rsidR="00B61B92">
        <w:instrText xml:space="preserve"> REF _Ref12434618 \r \h </w:instrText>
      </w:r>
      <w:r w:rsidR="00BB6EDD">
        <w:instrText xml:space="preserve"> \* MERGEFORMAT </w:instrText>
      </w:r>
      <w:r w:rsidR="00B61B92">
        <w:fldChar w:fldCharType="separate"/>
      </w:r>
      <w:r w:rsidR="00B61B92">
        <w:t>[1]</w:t>
      </w:r>
      <w:r w:rsidR="00B61B92">
        <w:fldChar w:fldCharType="end"/>
      </w:r>
      <w:r>
        <w:t xml:space="preserve"> concerning</w:t>
      </w:r>
      <w:r w:rsidR="003B1F5F">
        <w:t xml:space="preserve"> PC5 capability transfer</w:t>
      </w:r>
      <w:r>
        <w:t>:</w:t>
      </w:r>
    </w:p>
    <w:tbl>
      <w:tblPr>
        <w:tblStyle w:val="TableGrid"/>
        <w:tblW w:w="0" w:type="auto"/>
        <w:tblLook w:val="04A0" w:firstRow="1" w:lastRow="0" w:firstColumn="1" w:lastColumn="0" w:noHBand="0" w:noVBand="1"/>
      </w:tblPr>
      <w:tblGrid>
        <w:gridCol w:w="9631"/>
      </w:tblGrid>
      <w:tr w:rsidR="00B61B92" w14:paraId="12D8DEB5" w14:textId="77777777" w:rsidTr="00B61B92">
        <w:tc>
          <w:tcPr>
            <w:tcW w:w="9631" w:type="dxa"/>
          </w:tcPr>
          <w:p w14:paraId="36666FB9" w14:textId="23B7C1C2" w:rsidR="00B61B92" w:rsidRDefault="003B1F5F" w:rsidP="00BB6EDD">
            <w:pPr>
              <w:jc w:val="both"/>
            </w:pPr>
            <w:r w:rsidRPr="003B1F5F">
              <w:t>2:</w:t>
            </w:r>
            <w:r w:rsidRPr="003B1F5F">
              <w:tab/>
              <w:t xml:space="preserve">Working assumption: both bi-directional one-way procedure and two-way procedure for capability transfer are allowed. FFS on how to support in </w:t>
            </w:r>
            <w:proofErr w:type="gramStart"/>
            <w:r w:rsidRPr="003B1F5F">
              <w:t>details</w:t>
            </w:r>
            <w:proofErr w:type="gramEnd"/>
            <w:r w:rsidRPr="003B1F5F">
              <w:t>.</w:t>
            </w:r>
          </w:p>
        </w:tc>
      </w:tr>
    </w:tbl>
    <w:p w14:paraId="31EC6E66" w14:textId="6D8C94AF" w:rsidR="007F2E08" w:rsidRPr="006E13D1" w:rsidRDefault="00B61B92" w:rsidP="00BB6EDD">
      <w:pPr>
        <w:jc w:val="both"/>
      </w:pPr>
      <w:r>
        <w:br/>
        <w:t xml:space="preserve">In this brief </w:t>
      </w:r>
      <w:proofErr w:type="spellStart"/>
      <w:r>
        <w:t>TDoc</w:t>
      </w:r>
      <w:proofErr w:type="spellEnd"/>
      <w:r>
        <w:t xml:space="preserve"> we would like to </w:t>
      </w:r>
      <w:r w:rsidR="00873ECE">
        <w:t>express our further thoughts on this subject.</w:t>
      </w:r>
    </w:p>
    <w:p w14:paraId="2BBFF540" w14:textId="7D885B87" w:rsidR="00A209D6" w:rsidRPr="006E13D1" w:rsidRDefault="00A209D6" w:rsidP="00A209D6">
      <w:pPr>
        <w:pStyle w:val="Heading1"/>
      </w:pPr>
      <w:r w:rsidRPr="006E13D1">
        <w:t>2</w:t>
      </w:r>
      <w:r w:rsidRPr="006E13D1">
        <w:tab/>
      </w:r>
      <w:r w:rsidR="00B61B92">
        <w:t>Discussion</w:t>
      </w:r>
    </w:p>
    <w:p w14:paraId="370B1D48" w14:textId="7DCD5F7D" w:rsidR="00C66A22" w:rsidRPr="00D2127C" w:rsidRDefault="00C66A22" w:rsidP="00455F30">
      <w:pPr>
        <w:jc w:val="both"/>
      </w:pPr>
      <w:proofErr w:type="gramStart"/>
      <w:r w:rsidRPr="00D2127C">
        <w:rPr>
          <w:lang w:eastAsia="zh-CN"/>
        </w:rPr>
        <w:t>First of all</w:t>
      </w:r>
      <w:proofErr w:type="gramEnd"/>
      <w:r w:rsidRPr="00D2127C">
        <w:rPr>
          <w:lang w:eastAsia="zh-CN"/>
        </w:rPr>
        <w:t xml:space="preserve">, the usage of UE capability information in our understanding is to allow Tx UE configuring the SL transmission based on the Rx UE’s capability so that Rx UE is </w:t>
      </w:r>
      <w:r w:rsidR="00D2127C">
        <w:rPr>
          <w:lang w:eastAsia="zh-CN"/>
        </w:rPr>
        <w:t>able to receive</w:t>
      </w:r>
      <w:r w:rsidRPr="00D2127C">
        <w:rPr>
          <w:lang w:eastAsia="zh-CN"/>
        </w:rPr>
        <w:t xml:space="preserve"> the SL transmission from Tx UE. Th</w:t>
      </w:r>
      <w:r w:rsidR="00D2127C">
        <w:rPr>
          <w:lang w:eastAsia="zh-CN"/>
        </w:rPr>
        <w:t>us</w:t>
      </w:r>
      <w:r w:rsidR="00A65E60">
        <w:rPr>
          <w:lang w:eastAsia="zh-CN"/>
        </w:rPr>
        <w:t>,</w:t>
      </w:r>
      <w:r w:rsidRPr="00D2127C">
        <w:rPr>
          <w:lang w:eastAsia="zh-CN"/>
        </w:rPr>
        <w:t xml:space="preserve"> the reliability and </w:t>
      </w:r>
      <w:r w:rsidR="00DF3388" w:rsidRPr="00D2127C">
        <w:rPr>
          <w:lang w:eastAsia="zh-CN"/>
        </w:rPr>
        <w:t xml:space="preserve">latency of </w:t>
      </w:r>
      <w:r w:rsidRPr="00D2127C">
        <w:rPr>
          <w:lang w:eastAsia="zh-CN"/>
        </w:rPr>
        <w:t>deliver</w:t>
      </w:r>
      <w:r w:rsidR="00DF3388" w:rsidRPr="00D2127C">
        <w:rPr>
          <w:lang w:eastAsia="zh-CN"/>
        </w:rPr>
        <w:t>ing</w:t>
      </w:r>
      <w:r w:rsidRPr="00D2127C">
        <w:rPr>
          <w:lang w:eastAsia="zh-CN"/>
        </w:rPr>
        <w:t xml:space="preserve"> the capability information from Rx UE to Tx UE </w:t>
      </w:r>
      <w:r w:rsidR="00DF3388" w:rsidRPr="00D2127C">
        <w:rPr>
          <w:lang w:eastAsia="zh-CN"/>
        </w:rPr>
        <w:t>is of the equal importance on successful transmission of SL communication message from Tx UE to Rx UE.</w:t>
      </w:r>
    </w:p>
    <w:p w14:paraId="582508F3" w14:textId="73B258F3" w:rsidR="00123A5C" w:rsidRDefault="00873ECE" w:rsidP="00455F30">
      <w:pPr>
        <w:jc w:val="both"/>
      </w:pPr>
      <w:r>
        <w:t xml:space="preserve">The one-way and two-way capability transfer for PC5 unicast UEs has been discussed in </w:t>
      </w:r>
      <w:r w:rsidR="006E26B8">
        <w:fldChar w:fldCharType="begin"/>
      </w:r>
      <w:r w:rsidR="006E26B8">
        <w:instrText xml:space="preserve"> REF _Ref12632661 \r \h </w:instrText>
      </w:r>
      <w:r w:rsidR="006E26B8">
        <w:fldChar w:fldCharType="separate"/>
      </w:r>
      <w:r w:rsidR="006E26B8">
        <w:t>[2]</w:t>
      </w:r>
      <w:r w:rsidR="006E26B8">
        <w:fldChar w:fldCharType="end"/>
      </w:r>
      <w:r w:rsidR="006E26B8">
        <w:t>. In a nutshell, the differences between two</w:t>
      </w:r>
      <w:r w:rsidR="00C1083F">
        <w:t xml:space="preserve"> considered</w:t>
      </w:r>
      <w:r w:rsidR="006E26B8">
        <w:t xml:space="preserve"> approaches are shown in </w:t>
      </w:r>
      <w:r w:rsidR="00DF3388">
        <w:t>Fig. 1 and Fig. 2</w:t>
      </w:r>
      <w:r w:rsidR="006E26B8">
        <w:t>.</w:t>
      </w:r>
    </w:p>
    <w:p w14:paraId="2D2D1E39" w14:textId="77777777" w:rsidR="00181FC7" w:rsidRDefault="00BD49EE" w:rsidP="00181FC7">
      <w:pPr>
        <w:keepNext/>
        <w:jc w:val="center"/>
      </w:pPr>
      <w:r>
        <w:rPr>
          <w:noProof/>
        </w:rPr>
        <w:object w:dxaOrig="3600" w:dyaOrig="2103" w14:anchorId="1922D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180pt;height:115.5pt;mso-position-horizontal-relative:page;mso-position-vertical-relative:page" o:ole="">
            <v:imagedata r:id="rId13" o:title="" cropbottom="6478f"/>
          </v:shape>
          <o:OLEObject Type="Embed" ProgID="Mscgen.Chart" ShapeID="对象 7" DrawAspect="Content" ObjectID="_1627407845" r:id="rId14"/>
        </w:object>
      </w:r>
    </w:p>
    <w:p w14:paraId="402CFE41" w14:textId="681EB5BE" w:rsidR="00BD49EE" w:rsidRDefault="00181FC7" w:rsidP="00181FC7">
      <w:pPr>
        <w:pStyle w:val="Caption"/>
        <w:jc w:val="center"/>
      </w:pPr>
      <w:bookmarkStart w:id="1" w:name="_Ref12633179"/>
      <w:r>
        <w:t xml:space="preserve">Fig. </w:t>
      </w:r>
      <w:r w:rsidR="00C10B87">
        <w:rPr>
          <w:noProof/>
        </w:rPr>
        <w:fldChar w:fldCharType="begin"/>
      </w:r>
      <w:r w:rsidR="00C10B87">
        <w:rPr>
          <w:noProof/>
        </w:rPr>
        <w:instrText xml:space="preserve"> SEQ Figure \* ARABIC </w:instrText>
      </w:r>
      <w:r w:rsidR="00C10B87">
        <w:rPr>
          <w:noProof/>
        </w:rPr>
        <w:fldChar w:fldCharType="separate"/>
      </w:r>
      <w:r w:rsidR="002A7790">
        <w:rPr>
          <w:noProof/>
        </w:rPr>
        <w:t>1</w:t>
      </w:r>
      <w:r w:rsidR="00C10B87">
        <w:rPr>
          <w:noProof/>
        </w:rPr>
        <w:fldChar w:fldCharType="end"/>
      </w:r>
      <w:bookmarkEnd w:id="1"/>
      <w:r>
        <w:t>: One-way capability transfer [2]</w:t>
      </w:r>
    </w:p>
    <w:p w14:paraId="3BE3580D" w14:textId="3E7F4202" w:rsidR="00BD49EE" w:rsidRDefault="003E2726" w:rsidP="00EF6BF7">
      <w:pPr>
        <w:jc w:val="both"/>
      </w:pPr>
      <w:r>
        <w:fldChar w:fldCharType="begin"/>
      </w:r>
      <w:r>
        <w:instrText xml:space="preserve"> REF _Ref12633179 \h </w:instrText>
      </w:r>
      <w:r w:rsidR="00EF6BF7">
        <w:instrText xml:space="preserve"> \* MERGEFORMAT </w:instrText>
      </w:r>
      <w:r>
        <w:fldChar w:fldCharType="separate"/>
      </w:r>
      <w:r>
        <w:t xml:space="preserve">Fig. </w:t>
      </w:r>
      <w:r>
        <w:rPr>
          <w:noProof/>
        </w:rPr>
        <w:t>1</w:t>
      </w:r>
      <w:r>
        <w:fldChar w:fldCharType="end"/>
      </w:r>
      <w:r>
        <w:t xml:space="preserve"> </w:t>
      </w:r>
      <w:r w:rsidR="00181FC7" w:rsidRPr="00181FC7">
        <w:t>depicts one-way approach</w:t>
      </w:r>
      <w:r w:rsidR="00C1083F">
        <w:t>,</w:t>
      </w:r>
      <w:r w:rsidR="00181FC7" w:rsidRPr="00181FC7">
        <w:t xml:space="preserve"> where no enquiry is sent but the UE1 </w:t>
      </w:r>
      <w:r>
        <w:t>provides</w:t>
      </w:r>
      <w:r w:rsidR="00181FC7" w:rsidRPr="00181FC7">
        <w:t xml:space="preserve"> the entire list of its capabilities to UE2, regardless of whether UE2 is interested </w:t>
      </w:r>
      <w:r>
        <w:t xml:space="preserve">in the whole set or just a part of it </w:t>
      </w:r>
      <w:r w:rsidR="00C1083F">
        <w:t xml:space="preserve">and </w:t>
      </w:r>
      <w:r w:rsidR="00B83309">
        <w:t>regardless</w:t>
      </w:r>
      <w:r w:rsidR="00C1083F">
        <w:t xml:space="preserve"> whether the UE is</w:t>
      </w:r>
      <w:r>
        <w:t xml:space="preserve"> interested at all</w:t>
      </w:r>
      <w:r w:rsidR="00181FC7" w:rsidRPr="00181FC7">
        <w:t>.</w:t>
      </w:r>
      <w:r>
        <w:t xml:space="preserve"> The approach shown in </w:t>
      </w:r>
      <w:r>
        <w:fldChar w:fldCharType="begin"/>
      </w:r>
      <w:r>
        <w:instrText xml:space="preserve"> REF _Ref12633179 \h </w:instrText>
      </w:r>
      <w:r w:rsidR="00EF6BF7">
        <w:instrText xml:space="preserve"> \* MERGEFORMAT </w:instrText>
      </w:r>
      <w:r>
        <w:fldChar w:fldCharType="separate"/>
      </w:r>
      <w:r>
        <w:t xml:space="preserve">Fig. </w:t>
      </w:r>
      <w:r>
        <w:rPr>
          <w:noProof/>
        </w:rPr>
        <w:t>1</w:t>
      </w:r>
      <w:r>
        <w:fldChar w:fldCharType="end"/>
      </w:r>
      <w:r>
        <w:t xml:space="preserve"> is</w:t>
      </w:r>
      <w:r w:rsidR="008303D5">
        <w:t xml:space="preserve"> </w:t>
      </w:r>
      <w:r w:rsidR="00043202">
        <w:t xml:space="preserve">simple </w:t>
      </w:r>
      <w:proofErr w:type="gramStart"/>
      <w:r w:rsidR="00043202">
        <w:t xml:space="preserve">and </w:t>
      </w:r>
      <w:r w:rsidR="00DF3388">
        <w:t>also</w:t>
      </w:r>
      <w:proofErr w:type="gramEnd"/>
      <w:r w:rsidR="00DF3388">
        <w:t xml:space="preserve"> considered more signalling efficient </w:t>
      </w:r>
      <w:r>
        <w:t xml:space="preserve">as it </w:t>
      </w:r>
      <w:r w:rsidR="00DF3388">
        <w:t>only contains one signalling step</w:t>
      </w:r>
      <w:r w:rsidR="00D2127C">
        <w:t>, which</w:t>
      </w:r>
      <w:r>
        <w:t xml:space="preserve"> </w:t>
      </w:r>
      <w:r w:rsidR="00D2127C">
        <w:t xml:space="preserve">also regarded as </w:t>
      </w:r>
      <w:r w:rsidR="00DF3388">
        <w:t>help</w:t>
      </w:r>
      <w:r w:rsidR="00D2127C">
        <w:t>ful</w:t>
      </w:r>
      <w:r w:rsidR="00DF3388">
        <w:t xml:space="preserve"> to reduce the latency [2]. However, when </w:t>
      </w:r>
      <w:proofErr w:type="gramStart"/>
      <w:r w:rsidR="00DF3388">
        <w:t>taking into account</w:t>
      </w:r>
      <w:proofErr w:type="gramEnd"/>
      <w:r w:rsidR="00DF3388">
        <w:t xml:space="preserve"> the reliability/robustness of delivering the UE capability information from </w:t>
      </w:r>
      <w:r w:rsidR="00D94BE5">
        <w:t>e.g. SL Rx</w:t>
      </w:r>
      <w:r w:rsidR="00DF3388">
        <w:t xml:space="preserve"> UE to </w:t>
      </w:r>
      <w:r w:rsidR="00D94BE5">
        <w:t>SL Tx</w:t>
      </w:r>
      <w:r w:rsidR="00DF3388">
        <w:t xml:space="preserve"> UE, </w:t>
      </w:r>
      <w:r w:rsidR="00D94BE5">
        <w:t xml:space="preserve">such one-way approach may not be so signalling efficient and fast as it is discussed in [2]. In one-way approach, there is no confirmation/response message to tell whether the transmitted capability information is correctly received or not. To ensure certain level of reliability on delivering the capability information, the </w:t>
      </w:r>
      <w:r w:rsidR="00D2127C">
        <w:t xml:space="preserve">same capability information </w:t>
      </w:r>
      <w:r w:rsidR="00D94BE5">
        <w:t xml:space="preserve">may need </w:t>
      </w:r>
      <w:r w:rsidR="00D2127C">
        <w:t>to be transmitted several times in one-way approach</w:t>
      </w:r>
      <w:r w:rsidR="00D94BE5">
        <w:t>, which obviously introduces more signalling overhead and therefore longer latency if the first few capability information transmission(s) w</w:t>
      </w:r>
      <w:r w:rsidR="00A65E60">
        <w:t>ere</w:t>
      </w:r>
      <w:r w:rsidR="00D94BE5">
        <w:t xml:space="preserve"> not received correctly. In </w:t>
      </w:r>
      <w:proofErr w:type="gramStart"/>
      <w:r w:rsidR="00D94BE5">
        <w:t>addition</w:t>
      </w:r>
      <w:r w:rsidR="00BA640D">
        <w:t>,</w:t>
      </w:r>
      <w:r>
        <w:t xml:space="preserve">  </w:t>
      </w:r>
      <w:r w:rsidR="00BA640D">
        <w:t>one</w:t>
      </w:r>
      <w:proofErr w:type="gramEnd"/>
      <w:r w:rsidR="00BA640D">
        <w:t xml:space="preserve">-way approach </w:t>
      </w:r>
      <w:r w:rsidR="005C5F7A">
        <w:t>may result in inefficient operation</w:t>
      </w:r>
      <w:r w:rsidR="00C0617C">
        <w:t xml:space="preserve"> (e.g. in terms of the size)</w:t>
      </w:r>
      <w:r w:rsidR="005C5F7A">
        <w:t xml:space="preserve"> if </w:t>
      </w:r>
      <w:r w:rsidR="00C0617C">
        <w:t>always the full set of</w:t>
      </w:r>
      <w:r w:rsidR="005C5F7A">
        <w:t xml:space="preserve"> capabilities </w:t>
      </w:r>
      <w:r w:rsidR="00C0617C">
        <w:t xml:space="preserve">is sent. </w:t>
      </w:r>
    </w:p>
    <w:p w14:paraId="6FD3C43A" w14:textId="2E6C9539" w:rsidR="00C0617C" w:rsidRDefault="00C0617C" w:rsidP="00EF6BF7">
      <w:pPr>
        <w:jc w:val="both"/>
      </w:pPr>
      <w:r>
        <w:lastRenderedPageBreak/>
        <w:fldChar w:fldCharType="begin"/>
      </w:r>
      <w:r>
        <w:instrText xml:space="preserve"> REF _Ref12633369 \h </w:instrText>
      </w:r>
      <w:r w:rsidR="00EF6BF7">
        <w:instrText xml:space="preserve"> \* MERGEFORMAT </w:instrText>
      </w:r>
      <w:r>
        <w:fldChar w:fldCharType="separate"/>
      </w:r>
      <w:r>
        <w:t xml:space="preserve">Fig. </w:t>
      </w:r>
      <w:r>
        <w:rPr>
          <w:noProof/>
        </w:rPr>
        <w:t>2</w:t>
      </w:r>
      <w:r>
        <w:fldChar w:fldCharType="end"/>
      </w:r>
      <w:r>
        <w:t xml:space="preserve"> presents the alternative approach, where each capability transfer is initiated by</w:t>
      </w:r>
      <w:r w:rsidR="00FE4F62">
        <w:t xml:space="preserve"> the enquiry message which may specify which capabilities are to be transferred. The increased latency</w:t>
      </w:r>
      <w:r w:rsidR="00BA640D">
        <w:t xml:space="preserve"> was considered as the main challenge issue for the two-way approach</w:t>
      </w:r>
      <w:r w:rsidR="00043202">
        <w:t>. This,</w:t>
      </w:r>
      <w:r w:rsidR="00FE4F62">
        <w:t xml:space="preserve"> however, may not be </w:t>
      </w:r>
      <w:r w:rsidR="0084396E">
        <w:t>real issue</w:t>
      </w:r>
      <w:r w:rsidR="00FE4F62">
        <w:t xml:space="preserve"> </w:t>
      </w:r>
      <w:r w:rsidR="00D2127C">
        <w:t xml:space="preserve">when </w:t>
      </w:r>
      <w:r w:rsidR="0084396E">
        <w:t>comparing with one-way approach of multiple repetitions for reliable delivery of capability information as discussed above</w:t>
      </w:r>
      <w:r w:rsidR="00FE4F62">
        <w:t>.</w:t>
      </w:r>
      <w:r w:rsidR="009F4540">
        <w:t xml:space="preserve"> In addition, two-way procedure follows the usual </w:t>
      </w:r>
      <w:r w:rsidR="0084396E">
        <w:t xml:space="preserve">RRC signalling </w:t>
      </w:r>
      <w:r w:rsidR="00043202">
        <w:t>steps, where</w:t>
      </w:r>
      <w:r w:rsidR="009F4540">
        <w:t xml:space="preserve"> th</w:t>
      </w:r>
      <w:r w:rsidR="00043202">
        <w:t>e</w:t>
      </w:r>
      <w:r w:rsidR="009F4540">
        <w:t xml:space="preserve"> capabilities are sent in response to the explicit enquiry.</w:t>
      </w:r>
      <w:r w:rsidR="0084396E">
        <w:t xml:space="preserve"> This helps to ensure the reliable delivery of the capability information on </w:t>
      </w:r>
      <w:r w:rsidR="00D2127C">
        <w:t xml:space="preserve">the </w:t>
      </w:r>
      <w:r w:rsidR="0084396E">
        <w:t>need basis.</w:t>
      </w:r>
    </w:p>
    <w:p w14:paraId="0CC14298" w14:textId="77777777" w:rsidR="002A7790" w:rsidRDefault="00181FC7" w:rsidP="002A7790">
      <w:pPr>
        <w:keepNext/>
        <w:jc w:val="center"/>
      </w:pPr>
      <w:r>
        <w:rPr>
          <w:noProof/>
        </w:rPr>
        <w:object w:dxaOrig="3600" w:dyaOrig="3012" w14:anchorId="3D338D99">
          <v:shape id="对象 6" o:spid="_x0000_i1026" type="#_x0000_t75" style="width:180pt;height:166pt;mso-position-horizontal-relative:page;mso-position-vertical-relative:page" o:ole="">
            <v:imagedata r:id="rId15" o:title="" cropbottom="6478f"/>
          </v:shape>
          <o:OLEObject Type="Embed" ProgID="Mscgen.Chart" ShapeID="对象 6" DrawAspect="Content" ObjectID="_1627407846" r:id="rId16"/>
        </w:object>
      </w:r>
    </w:p>
    <w:p w14:paraId="28478246" w14:textId="24CB3E15" w:rsidR="00181FC7" w:rsidRPr="00181FC7" w:rsidRDefault="002A7790" w:rsidP="002A7790">
      <w:pPr>
        <w:pStyle w:val="Caption"/>
        <w:jc w:val="center"/>
      </w:pPr>
      <w:bookmarkStart w:id="2" w:name="_Ref12633369"/>
      <w:r>
        <w:t xml:space="preserve">Fig. </w:t>
      </w:r>
      <w:r w:rsidR="00C10B87">
        <w:rPr>
          <w:noProof/>
        </w:rPr>
        <w:fldChar w:fldCharType="begin"/>
      </w:r>
      <w:r w:rsidR="00C10B87">
        <w:rPr>
          <w:noProof/>
        </w:rPr>
        <w:instrText xml:space="preserve"> SEQ Figure \* ARABIC </w:instrText>
      </w:r>
      <w:r w:rsidR="00C10B87">
        <w:rPr>
          <w:noProof/>
        </w:rPr>
        <w:fldChar w:fldCharType="separate"/>
      </w:r>
      <w:r>
        <w:rPr>
          <w:noProof/>
        </w:rPr>
        <w:t>2</w:t>
      </w:r>
      <w:r w:rsidR="00C10B87">
        <w:rPr>
          <w:noProof/>
        </w:rPr>
        <w:fldChar w:fldCharType="end"/>
      </w:r>
      <w:bookmarkEnd w:id="2"/>
      <w:r>
        <w:t>: Two-way capability transfer [2]</w:t>
      </w:r>
    </w:p>
    <w:p w14:paraId="474A72CC" w14:textId="0BBAEDBB" w:rsidR="00D431FB" w:rsidRDefault="00F85A49" w:rsidP="00C05874">
      <w:pPr>
        <w:jc w:val="both"/>
      </w:pPr>
      <w:r>
        <w:t xml:space="preserve">At RAN2#106 it has been tentatively decided to adopt both solutions, as no clear majority </w:t>
      </w:r>
      <w:r w:rsidR="002E73D5">
        <w:t>favoured</w:t>
      </w:r>
      <w:r>
        <w:t xml:space="preserve"> any of these options.</w:t>
      </w:r>
      <w:r w:rsidR="00184C8B">
        <w:t xml:space="preserve"> It may sound as the proper compromise (</w:t>
      </w:r>
      <w:r w:rsidR="002E73D5">
        <w:t xml:space="preserve">i.e. </w:t>
      </w:r>
      <w:r w:rsidR="00184C8B">
        <w:t xml:space="preserve">making everybody equally unhappy), but it poses additional complexity to the </w:t>
      </w:r>
      <w:r w:rsidR="002E73D5">
        <w:t xml:space="preserve">NR </w:t>
      </w:r>
      <w:r w:rsidR="00184C8B">
        <w:t xml:space="preserve">specification </w:t>
      </w:r>
      <w:r w:rsidR="002E73D5">
        <w:t>with respect to</w:t>
      </w:r>
      <w:r w:rsidR="007211BF">
        <w:t xml:space="preserve"> the criteria for selecting one method or the other</w:t>
      </w:r>
      <w:r w:rsidR="0084396E">
        <w:t xml:space="preserve"> as well as UE implementation as UE needs to implement both approaches</w:t>
      </w:r>
      <w:r w:rsidR="007211BF">
        <w:t>.</w:t>
      </w:r>
      <w:r w:rsidR="00C05874">
        <w:t xml:space="preserve"> </w:t>
      </w:r>
    </w:p>
    <w:p w14:paraId="69347FEC" w14:textId="266AEA1A" w:rsidR="00D431FB" w:rsidRPr="00013152" w:rsidRDefault="00D431FB" w:rsidP="00C05874">
      <w:pPr>
        <w:jc w:val="both"/>
        <w:rPr>
          <w:b/>
        </w:rPr>
      </w:pPr>
      <w:r w:rsidRPr="00013152">
        <w:rPr>
          <w:b/>
        </w:rPr>
        <w:t xml:space="preserve">Observation 1: </w:t>
      </w:r>
      <w:r w:rsidR="00013152" w:rsidRPr="00013152">
        <w:rPr>
          <w:b/>
        </w:rPr>
        <w:t>Adopting both solutions is a compromise, but resulting in UE implementation and 3GPP specification complexity.</w:t>
      </w:r>
    </w:p>
    <w:p w14:paraId="19A8714D" w14:textId="77777777" w:rsidR="00013152" w:rsidRDefault="00C05874" w:rsidP="00C05874">
      <w:pPr>
        <w:jc w:val="both"/>
      </w:pPr>
      <w:r>
        <w:t xml:space="preserve">As most companies identify the latency as the main differentiating factor between these two options, </w:t>
      </w:r>
      <w:r w:rsidR="00D24EF1">
        <w:t xml:space="preserve">checking latency constraints for choosing one or the other approach could be the simplest solution here. Nevertheless, this implies the PC5 UE always checks the list of V2X services, extracts latency related parameters (such as Packet Delay Budget, PDB), compares it with the threshold (fixed in the specification or NW-configurable) and only afterwards decides which method to apply. Additionally, one can easily imagine </w:t>
      </w:r>
      <w:r w:rsidR="00923A40">
        <w:t xml:space="preserve">a pair of unicast UEs having multiple V2X services to exchange, with different latency restrictions. Another rule would be needed then, to specify what is </w:t>
      </w:r>
      <w:proofErr w:type="gramStart"/>
      <w:r w:rsidR="00923A40">
        <w:t>taken into account</w:t>
      </w:r>
      <w:proofErr w:type="gramEnd"/>
      <w:r w:rsidR="00923A40">
        <w:t xml:space="preserve"> in such scenario.</w:t>
      </w:r>
    </w:p>
    <w:p w14:paraId="27D2B05B" w14:textId="1866962C" w:rsidR="00181FC7" w:rsidRPr="00013152" w:rsidRDefault="00013152" w:rsidP="00C05874">
      <w:pPr>
        <w:jc w:val="both"/>
        <w:rPr>
          <w:b/>
        </w:rPr>
      </w:pPr>
      <w:r w:rsidRPr="00013152">
        <w:rPr>
          <w:b/>
        </w:rPr>
        <w:t>Observation 2: Latency constraints of V2X service to be sent via unicast sidelink can be the decisive factor which solution to apply for PC5 capability transfer. However, the list of related open points is long.</w:t>
      </w:r>
      <w:r w:rsidR="00923A40" w:rsidRPr="00013152">
        <w:rPr>
          <w:b/>
        </w:rPr>
        <w:t xml:space="preserve"> </w:t>
      </w:r>
    </w:p>
    <w:p w14:paraId="0E8A7CF0" w14:textId="370F66FE" w:rsidR="00923A40" w:rsidRDefault="00923A40" w:rsidP="00C05874">
      <w:pPr>
        <w:jc w:val="both"/>
      </w:pPr>
      <w:r>
        <w:t>The complexities described above and the limited time RAN2 has for completing this Rel-16 work item ma</w:t>
      </w:r>
      <w:r w:rsidR="002E73D5">
        <w:t>k</w:t>
      </w:r>
      <w:r>
        <w:t>e us think that the optimal approach would be to stick to single solution (i.e. not to confirm the working assumption made at RAN2#106). Thus, we suggest to follow the two-way approach for capability transfer</w:t>
      </w:r>
      <w:r w:rsidR="00D2127C">
        <w:t xml:space="preserve"> based on our discussion on the latency and reliability issue of the two approaches</w:t>
      </w:r>
      <w:r>
        <w:t>.</w:t>
      </w:r>
    </w:p>
    <w:p w14:paraId="0D446AA1" w14:textId="5F3B7733" w:rsidR="00923A40" w:rsidRPr="00013152" w:rsidRDefault="00923A40" w:rsidP="00C05874">
      <w:pPr>
        <w:jc w:val="both"/>
        <w:rPr>
          <w:b/>
        </w:rPr>
      </w:pPr>
      <w:r w:rsidRPr="00013152">
        <w:rPr>
          <w:b/>
        </w:rPr>
        <w:t>Proposal</w:t>
      </w:r>
      <w:r w:rsidR="00013152" w:rsidRPr="00013152">
        <w:rPr>
          <w:b/>
        </w:rPr>
        <w:t xml:space="preserve"> 1</w:t>
      </w:r>
      <w:r w:rsidRPr="00013152">
        <w:rPr>
          <w:b/>
        </w:rPr>
        <w:t xml:space="preserve">: </w:t>
      </w:r>
      <w:r w:rsidR="00013152" w:rsidRPr="00013152">
        <w:rPr>
          <w:b/>
        </w:rPr>
        <w:t>RAN2 is asked to revert the working assumption made at RAN2#106 and adopt a single solution (i.e. two-way approach) for PC5 capability exchange between unicast UEs.</w:t>
      </w:r>
    </w:p>
    <w:p w14:paraId="5FF2457F" w14:textId="30F24FD2" w:rsidR="00A209D6" w:rsidRPr="006E13D1" w:rsidRDefault="00924277" w:rsidP="00A209D6">
      <w:pPr>
        <w:pStyle w:val="Heading1"/>
      </w:pPr>
      <w:r>
        <w:t>3</w:t>
      </w:r>
      <w:r w:rsidR="00A209D6" w:rsidRPr="006E13D1">
        <w:tab/>
      </w:r>
      <w:r w:rsidR="008C3057">
        <w:t>Conclusion</w:t>
      </w:r>
    </w:p>
    <w:p w14:paraId="6C60FFDC" w14:textId="0758B5C6" w:rsidR="00A209D6" w:rsidRDefault="00924277" w:rsidP="00BB6EDD">
      <w:pPr>
        <w:jc w:val="both"/>
      </w:pPr>
      <w:r>
        <w:t>This paper elaborated on</w:t>
      </w:r>
      <w:r w:rsidR="002A7790">
        <w:t xml:space="preserve"> one-way versus two-way capability transfer for PC5</w:t>
      </w:r>
      <w:r>
        <w:t>. The following observations and proposals have been made:</w:t>
      </w:r>
    </w:p>
    <w:p w14:paraId="6E0598C1" w14:textId="77777777" w:rsidR="00013152" w:rsidRPr="00013152" w:rsidRDefault="00013152" w:rsidP="00013152">
      <w:pPr>
        <w:jc w:val="both"/>
        <w:rPr>
          <w:b/>
        </w:rPr>
      </w:pPr>
      <w:r w:rsidRPr="00013152">
        <w:rPr>
          <w:b/>
        </w:rPr>
        <w:t>Observation 1: Adopting both solutions is a compromise, but resulting in UE implementation and 3GPP specification complexity.</w:t>
      </w:r>
    </w:p>
    <w:p w14:paraId="1C237E2E" w14:textId="77777777" w:rsidR="00013152" w:rsidRPr="00013152" w:rsidRDefault="00013152" w:rsidP="00013152">
      <w:pPr>
        <w:jc w:val="both"/>
        <w:rPr>
          <w:b/>
        </w:rPr>
      </w:pPr>
      <w:r w:rsidRPr="00013152">
        <w:rPr>
          <w:b/>
        </w:rPr>
        <w:t xml:space="preserve">Observation 2: Latency constraints of V2X service to be sent via unicast sidelink can be the decisive factor which solution to apply for PC5 capability transfer. However, the list of related open points is long. </w:t>
      </w:r>
    </w:p>
    <w:p w14:paraId="71422E7D" w14:textId="3BDF61FF" w:rsidR="00013152" w:rsidRPr="00013152" w:rsidRDefault="00013152" w:rsidP="00BB6EDD">
      <w:pPr>
        <w:jc w:val="both"/>
        <w:rPr>
          <w:b/>
        </w:rPr>
      </w:pPr>
      <w:r w:rsidRPr="00013152">
        <w:rPr>
          <w:b/>
        </w:rPr>
        <w:t>Proposal 1: RAN2 is asked to revert the working assumption made at RAN2#106 and adopt a single solution (i.e. two-way approach) for PC5 capability exchange between unicast UEs.</w:t>
      </w:r>
    </w:p>
    <w:p w14:paraId="432B0A82" w14:textId="476EBFC8" w:rsidR="00A209D6" w:rsidRDefault="00B61B92" w:rsidP="00B61B92">
      <w:pPr>
        <w:pStyle w:val="Heading1"/>
      </w:pPr>
      <w:r>
        <w:lastRenderedPageBreak/>
        <w:t>References</w:t>
      </w:r>
    </w:p>
    <w:p w14:paraId="31F1850F" w14:textId="153C72DE" w:rsidR="002A5627" w:rsidRDefault="00B61B92" w:rsidP="00EB1D67">
      <w:pPr>
        <w:pStyle w:val="ListParagraph"/>
        <w:numPr>
          <w:ilvl w:val="0"/>
          <w:numId w:val="8"/>
        </w:numPr>
      </w:pPr>
      <w:bookmarkStart w:id="3" w:name="_Ref12434618"/>
      <w:r w:rsidRPr="00B61B92">
        <w:t>R2-190810</w:t>
      </w:r>
      <w:r w:rsidR="003B1F5F">
        <w:t>7</w:t>
      </w:r>
      <w:r>
        <w:t xml:space="preserve"> </w:t>
      </w:r>
      <w:r w:rsidR="003B1F5F" w:rsidRPr="003B1F5F">
        <w:rPr>
          <w:i/>
        </w:rPr>
        <w:t>Report from session on LTE V2X and NR V2X</w:t>
      </w:r>
      <w:r>
        <w:t xml:space="preserve"> 3GPP TSG-RAN WG2 Meeting #106, Reno, USA, 13th – 17th of May 2019</w:t>
      </w:r>
      <w:bookmarkEnd w:id="3"/>
    </w:p>
    <w:p w14:paraId="35F222F4" w14:textId="50292DDE" w:rsidR="00080512" w:rsidRPr="00A209D6" w:rsidRDefault="00186ADB" w:rsidP="001C6549">
      <w:pPr>
        <w:pStyle w:val="ListParagraph"/>
        <w:numPr>
          <w:ilvl w:val="0"/>
          <w:numId w:val="8"/>
        </w:numPr>
      </w:pPr>
      <w:bookmarkStart w:id="4" w:name="_Ref12632661"/>
      <w:r>
        <w:t xml:space="preserve">R2-1905585 </w:t>
      </w:r>
      <w:r w:rsidRPr="00EB1571">
        <w:rPr>
          <w:i/>
        </w:rPr>
        <w:t>Summary of [105bis#32] PC5-RRC signalling</w:t>
      </w:r>
      <w:r>
        <w:t xml:space="preserve"> 3GPP TSG-RAN WG2 Meeting #106, Reno, USA, 13th – 17th of May 2019</w:t>
      </w:r>
      <w:bookmarkEnd w:id="4"/>
    </w:p>
    <w:sectPr w:rsidR="00080512" w:rsidRPr="00A209D6" w:rsidSect="0069218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9D619" w14:textId="77777777" w:rsidR="00964449" w:rsidRDefault="00964449">
      <w:r>
        <w:separator/>
      </w:r>
    </w:p>
  </w:endnote>
  <w:endnote w:type="continuationSeparator" w:id="0">
    <w:p w14:paraId="012AA556" w14:textId="77777777" w:rsidR="00964449" w:rsidRDefault="0096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E3F96" w14:textId="77777777" w:rsidR="00964449" w:rsidRDefault="00964449">
      <w:r>
        <w:separator/>
      </w:r>
    </w:p>
  </w:footnote>
  <w:footnote w:type="continuationSeparator" w:id="0">
    <w:p w14:paraId="518F9416" w14:textId="77777777" w:rsidR="00964449" w:rsidRDefault="00964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A3537B"/>
    <w:multiLevelType w:val="hybridMultilevel"/>
    <w:tmpl w:val="E99CAFE2"/>
    <w:lvl w:ilvl="0" w:tplc="F518594A">
      <w:start w:val="1"/>
      <w:numFmt w:val="decimal"/>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152"/>
    <w:rsid w:val="00016557"/>
    <w:rsid w:val="00023C40"/>
    <w:rsid w:val="00033397"/>
    <w:rsid w:val="00040095"/>
    <w:rsid w:val="00043202"/>
    <w:rsid w:val="00073C9C"/>
    <w:rsid w:val="00074875"/>
    <w:rsid w:val="00080512"/>
    <w:rsid w:val="00090468"/>
    <w:rsid w:val="00094568"/>
    <w:rsid w:val="000B7BCF"/>
    <w:rsid w:val="000C522B"/>
    <w:rsid w:val="000D1A4F"/>
    <w:rsid w:val="000D58AB"/>
    <w:rsid w:val="00112F1A"/>
    <w:rsid w:val="00123A5C"/>
    <w:rsid w:val="00145075"/>
    <w:rsid w:val="001741A0"/>
    <w:rsid w:val="00175FA0"/>
    <w:rsid w:val="00181FC7"/>
    <w:rsid w:val="00184C8B"/>
    <w:rsid w:val="00186ADB"/>
    <w:rsid w:val="00187754"/>
    <w:rsid w:val="00194CD0"/>
    <w:rsid w:val="001A2F48"/>
    <w:rsid w:val="001B49C9"/>
    <w:rsid w:val="001C23F4"/>
    <w:rsid w:val="001C4F79"/>
    <w:rsid w:val="001F168B"/>
    <w:rsid w:val="001F4043"/>
    <w:rsid w:val="001F7831"/>
    <w:rsid w:val="00204045"/>
    <w:rsid w:val="0020712B"/>
    <w:rsid w:val="002137BA"/>
    <w:rsid w:val="0022606D"/>
    <w:rsid w:val="00231728"/>
    <w:rsid w:val="00235A09"/>
    <w:rsid w:val="00247034"/>
    <w:rsid w:val="00250404"/>
    <w:rsid w:val="002610D8"/>
    <w:rsid w:val="002747EC"/>
    <w:rsid w:val="002855BF"/>
    <w:rsid w:val="002A5627"/>
    <w:rsid w:val="002A7790"/>
    <w:rsid w:val="002E73D5"/>
    <w:rsid w:val="002F0D22"/>
    <w:rsid w:val="003071FF"/>
    <w:rsid w:val="003172DC"/>
    <w:rsid w:val="00325AE3"/>
    <w:rsid w:val="00326069"/>
    <w:rsid w:val="0035462D"/>
    <w:rsid w:val="00364B41"/>
    <w:rsid w:val="00365AAF"/>
    <w:rsid w:val="0036701C"/>
    <w:rsid w:val="003819B2"/>
    <w:rsid w:val="00383096"/>
    <w:rsid w:val="003A41EF"/>
    <w:rsid w:val="003B1F5F"/>
    <w:rsid w:val="003B40AD"/>
    <w:rsid w:val="003C4E37"/>
    <w:rsid w:val="003E16BE"/>
    <w:rsid w:val="003E2726"/>
    <w:rsid w:val="003F0C8F"/>
    <w:rsid w:val="003F4E28"/>
    <w:rsid w:val="004006E8"/>
    <w:rsid w:val="00401855"/>
    <w:rsid w:val="00455F30"/>
    <w:rsid w:val="00465587"/>
    <w:rsid w:val="00477455"/>
    <w:rsid w:val="004A1F7B"/>
    <w:rsid w:val="004C44D2"/>
    <w:rsid w:val="004D3578"/>
    <w:rsid w:val="004D380D"/>
    <w:rsid w:val="004E213A"/>
    <w:rsid w:val="004E21E3"/>
    <w:rsid w:val="00503171"/>
    <w:rsid w:val="00506C28"/>
    <w:rsid w:val="00534DA0"/>
    <w:rsid w:val="00543E6C"/>
    <w:rsid w:val="00565087"/>
    <w:rsid w:val="0056573F"/>
    <w:rsid w:val="005A4E31"/>
    <w:rsid w:val="005C5F7A"/>
    <w:rsid w:val="00611566"/>
    <w:rsid w:val="00646D99"/>
    <w:rsid w:val="00656910"/>
    <w:rsid w:val="00692182"/>
    <w:rsid w:val="006C66D8"/>
    <w:rsid w:val="006D1E24"/>
    <w:rsid w:val="006E1417"/>
    <w:rsid w:val="006E26B8"/>
    <w:rsid w:val="006F6A2C"/>
    <w:rsid w:val="007069DC"/>
    <w:rsid w:val="00710201"/>
    <w:rsid w:val="0072073A"/>
    <w:rsid w:val="007211BF"/>
    <w:rsid w:val="007342B5"/>
    <w:rsid w:val="00734A5B"/>
    <w:rsid w:val="00744E76"/>
    <w:rsid w:val="00757D40"/>
    <w:rsid w:val="00781F0F"/>
    <w:rsid w:val="0078727C"/>
    <w:rsid w:val="0079049D"/>
    <w:rsid w:val="00793DC5"/>
    <w:rsid w:val="007B18D8"/>
    <w:rsid w:val="007C095F"/>
    <w:rsid w:val="007C2DD0"/>
    <w:rsid w:val="007F2E08"/>
    <w:rsid w:val="008028A4"/>
    <w:rsid w:val="00813245"/>
    <w:rsid w:val="008303D5"/>
    <w:rsid w:val="0084396E"/>
    <w:rsid w:val="0086354A"/>
    <w:rsid w:val="00873ECE"/>
    <w:rsid w:val="008768CA"/>
    <w:rsid w:val="00877EF9"/>
    <w:rsid w:val="00880559"/>
    <w:rsid w:val="00890E91"/>
    <w:rsid w:val="008B5306"/>
    <w:rsid w:val="008C3057"/>
    <w:rsid w:val="008D2E4D"/>
    <w:rsid w:val="008F396F"/>
    <w:rsid w:val="0090271F"/>
    <w:rsid w:val="00902DB9"/>
    <w:rsid w:val="0090466A"/>
    <w:rsid w:val="00923655"/>
    <w:rsid w:val="00923A40"/>
    <w:rsid w:val="00924277"/>
    <w:rsid w:val="00936071"/>
    <w:rsid w:val="00940212"/>
    <w:rsid w:val="00942EC2"/>
    <w:rsid w:val="00961B32"/>
    <w:rsid w:val="00962509"/>
    <w:rsid w:val="00964449"/>
    <w:rsid w:val="00970DB3"/>
    <w:rsid w:val="00974BB0"/>
    <w:rsid w:val="00975BCD"/>
    <w:rsid w:val="009A0AF3"/>
    <w:rsid w:val="009B07CD"/>
    <w:rsid w:val="009C19E9"/>
    <w:rsid w:val="009D74A6"/>
    <w:rsid w:val="009F4540"/>
    <w:rsid w:val="00A10F02"/>
    <w:rsid w:val="00A204CA"/>
    <w:rsid w:val="00A209D6"/>
    <w:rsid w:val="00A53724"/>
    <w:rsid w:val="00A54B2B"/>
    <w:rsid w:val="00A65E60"/>
    <w:rsid w:val="00A82346"/>
    <w:rsid w:val="00A9671C"/>
    <w:rsid w:val="00AA1553"/>
    <w:rsid w:val="00AD453E"/>
    <w:rsid w:val="00B05380"/>
    <w:rsid w:val="00B05962"/>
    <w:rsid w:val="00B15449"/>
    <w:rsid w:val="00B16C2F"/>
    <w:rsid w:val="00B27303"/>
    <w:rsid w:val="00B47FD1"/>
    <w:rsid w:val="00B516BB"/>
    <w:rsid w:val="00B61B92"/>
    <w:rsid w:val="00B83309"/>
    <w:rsid w:val="00B84DB2"/>
    <w:rsid w:val="00BA640D"/>
    <w:rsid w:val="00BB6EDD"/>
    <w:rsid w:val="00BC3555"/>
    <w:rsid w:val="00BD49EE"/>
    <w:rsid w:val="00C05874"/>
    <w:rsid w:val="00C0617C"/>
    <w:rsid w:val="00C1083F"/>
    <w:rsid w:val="00C10B87"/>
    <w:rsid w:val="00C12B51"/>
    <w:rsid w:val="00C24650"/>
    <w:rsid w:val="00C25465"/>
    <w:rsid w:val="00C33079"/>
    <w:rsid w:val="00C66A22"/>
    <w:rsid w:val="00C83A13"/>
    <w:rsid w:val="00C9068C"/>
    <w:rsid w:val="00C92967"/>
    <w:rsid w:val="00CA3D0C"/>
    <w:rsid w:val="00CA654B"/>
    <w:rsid w:val="00CB72B8"/>
    <w:rsid w:val="00CD4C7B"/>
    <w:rsid w:val="00D2127C"/>
    <w:rsid w:val="00D24EF1"/>
    <w:rsid w:val="00D33BE3"/>
    <w:rsid w:val="00D3792D"/>
    <w:rsid w:val="00D431FB"/>
    <w:rsid w:val="00D55E47"/>
    <w:rsid w:val="00D62E19"/>
    <w:rsid w:val="00D67CD1"/>
    <w:rsid w:val="00D738D6"/>
    <w:rsid w:val="00D80795"/>
    <w:rsid w:val="00D854BE"/>
    <w:rsid w:val="00D87E00"/>
    <w:rsid w:val="00D9134D"/>
    <w:rsid w:val="00D94BE5"/>
    <w:rsid w:val="00D96D11"/>
    <w:rsid w:val="00DA7A03"/>
    <w:rsid w:val="00DB0DB8"/>
    <w:rsid w:val="00DB1818"/>
    <w:rsid w:val="00DC309B"/>
    <w:rsid w:val="00DC4DA2"/>
    <w:rsid w:val="00DC5261"/>
    <w:rsid w:val="00DE25D2"/>
    <w:rsid w:val="00DF3388"/>
    <w:rsid w:val="00E46C08"/>
    <w:rsid w:val="00E471CF"/>
    <w:rsid w:val="00E62835"/>
    <w:rsid w:val="00E77645"/>
    <w:rsid w:val="00E83697"/>
    <w:rsid w:val="00EA66C9"/>
    <w:rsid w:val="00EB1571"/>
    <w:rsid w:val="00EB1D67"/>
    <w:rsid w:val="00EC4A25"/>
    <w:rsid w:val="00EF6BF7"/>
    <w:rsid w:val="00F025A2"/>
    <w:rsid w:val="00F036E9"/>
    <w:rsid w:val="00F07388"/>
    <w:rsid w:val="00F1475B"/>
    <w:rsid w:val="00F2026E"/>
    <w:rsid w:val="00F2210A"/>
    <w:rsid w:val="00F37743"/>
    <w:rsid w:val="00F54A3D"/>
    <w:rsid w:val="00F54CB0"/>
    <w:rsid w:val="00F579CD"/>
    <w:rsid w:val="00F653B8"/>
    <w:rsid w:val="00F71B89"/>
    <w:rsid w:val="00F7353C"/>
    <w:rsid w:val="00F76F8F"/>
    <w:rsid w:val="00F85A49"/>
    <w:rsid w:val="00F941DF"/>
    <w:rsid w:val="00FA1266"/>
    <w:rsid w:val="00FB36FA"/>
    <w:rsid w:val="00FC1192"/>
    <w:rsid w:val="00FE251B"/>
    <w:rsid w:val="00FE4F62"/>
    <w:rsid w:val="00FF2184"/>
    <w:rsid w:val="05573C28"/>
    <w:rsid w:val="111497B6"/>
    <w:rsid w:val="1D16AD69"/>
    <w:rsid w:val="4ED98CE3"/>
    <w:rsid w:val="4F05533B"/>
    <w:rsid w:val="6E746C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paragraph" w:styleId="Caption">
    <w:name w:val="caption"/>
    <w:basedOn w:val="Normal"/>
    <w:next w:val="Normal"/>
    <w:unhideWhenUsed/>
    <w:qFormat/>
    <w:rsid w:val="00181FC7"/>
    <w:pPr>
      <w:spacing w:after="200"/>
    </w:pPr>
    <w:rPr>
      <w:i/>
      <w:iCs/>
      <w:color w:val="44546A" w:themeColor="text2"/>
      <w:sz w:val="18"/>
      <w:szCs w:val="18"/>
    </w:rPr>
  </w:style>
  <w:style w:type="character" w:styleId="CommentReference">
    <w:name w:val="annotation reference"/>
    <w:basedOn w:val="DefaultParagraphFont"/>
    <w:rsid w:val="00DF3388"/>
    <w:rPr>
      <w:sz w:val="16"/>
      <w:szCs w:val="16"/>
    </w:rPr>
  </w:style>
  <w:style w:type="paragraph" w:styleId="CommentText">
    <w:name w:val="annotation text"/>
    <w:basedOn w:val="Normal"/>
    <w:link w:val="CommentTextChar"/>
    <w:rsid w:val="00DF3388"/>
  </w:style>
  <w:style w:type="character" w:customStyle="1" w:styleId="CommentTextChar">
    <w:name w:val="Comment Text Char"/>
    <w:basedOn w:val="DefaultParagraphFont"/>
    <w:link w:val="CommentText"/>
    <w:rsid w:val="00DF3388"/>
    <w:rPr>
      <w:lang w:eastAsia="en-US"/>
    </w:rPr>
  </w:style>
  <w:style w:type="paragraph" w:styleId="CommentSubject">
    <w:name w:val="annotation subject"/>
    <w:basedOn w:val="CommentText"/>
    <w:next w:val="CommentText"/>
    <w:link w:val="CommentSubjectChar"/>
    <w:rsid w:val="00DF3388"/>
    <w:rPr>
      <w:b/>
      <w:bCs/>
    </w:rPr>
  </w:style>
  <w:style w:type="character" w:customStyle="1" w:styleId="CommentSubjectChar">
    <w:name w:val="Comment Subject Char"/>
    <w:basedOn w:val="CommentTextChar"/>
    <w:link w:val="CommentSubject"/>
    <w:rsid w:val="00DF33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5AIRPNAIUNRU-859666464-5229</_dlc_DocId>
    <_dlc_DocIdUrl xmlns="71c5aaf6-e6ce-465b-b873-5148d2a4c105">
      <Url>https://nokia.sharepoint.com/sites/c5g/e2earch/_layouts/15/DocIdRedir.aspx?ID=5AIRPNAIUNRU-859666464-5229</Url>
      <Description>5AIRPNAIUNRU-859666464-5229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969A731-8712-4ED4-97EC-0B94E2968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1</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Stanczak, Jedrzej (Nokia - PL/Wroclaw)</cp:lastModifiedBy>
  <cp:revision>102</cp:revision>
  <dcterms:created xsi:type="dcterms:W3CDTF">2016-08-12T03:53:00Z</dcterms:created>
  <dcterms:modified xsi:type="dcterms:W3CDTF">2019-08-15T18:58:00Z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7258ed9d-1528-4cd9-987c-79a41c1bd7eb</vt:lpwstr>
  </property>
</Properties>
</file>